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BD59D" w14:textId="77777777" w:rsidR="00117C76" w:rsidRPr="00690BA6" w:rsidRDefault="00117C76" w:rsidP="00117C7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Cornelius WILLIAMSON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4FEC146" w14:textId="77777777" w:rsidR="00117C76" w:rsidRDefault="00117C76" w:rsidP="00117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C498115" w14:textId="77777777" w:rsidR="00117C76" w:rsidRDefault="00117C76" w:rsidP="00117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E9D6A0" w14:textId="77777777" w:rsidR="00117C76" w:rsidRDefault="00117C76" w:rsidP="00117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B835B" w14:textId="77777777" w:rsidR="00117C76" w:rsidRDefault="00117C76" w:rsidP="00117C7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led a group of men who served at sea.</w:t>
      </w:r>
    </w:p>
    <w:p w14:paraId="7B4AFB9E" w14:textId="77777777" w:rsidR="00117C76" w:rsidRDefault="00117C76" w:rsidP="00117C7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6A3DA22" w14:textId="77777777" w:rsidR="00117C76" w:rsidRDefault="00117C76" w:rsidP="00117C7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6F3F609" w14:textId="77777777" w:rsidR="00117C76" w:rsidRDefault="00117C76" w:rsidP="00117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328D23" w14:textId="77777777" w:rsidR="00117C76" w:rsidRDefault="00117C76" w:rsidP="00117C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5D57B2" w14:textId="77777777" w:rsidR="00117C76" w:rsidRDefault="00117C76" w:rsidP="00117C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48366D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1F0D" w14:textId="77777777" w:rsidR="00117C76" w:rsidRDefault="00117C76" w:rsidP="009139A6">
      <w:r>
        <w:separator/>
      </w:r>
    </w:p>
  </w:endnote>
  <w:endnote w:type="continuationSeparator" w:id="0">
    <w:p w14:paraId="06152DF0" w14:textId="77777777" w:rsidR="00117C76" w:rsidRDefault="00117C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17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8E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79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82FA" w14:textId="77777777" w:rsidR="00117C76" w:rsidRDefault="00117C76" w:rsidP="009139A6">
      <w:r>
        <w:separator/>
      </w:r>
    </w:p>
  </w:footnote>
  <w:footnote w:type="continuationSeparator" w:id="0">
    <w:p w14:paraId="0783B50A" w14:textId="77777777" w:rsidR="00117C76" w:rsidRDefault="00117C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48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86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27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C76"/>
    <w:rsid w:val="000666E0"/>
    <w:rsid w:val="00117C7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DBF97"/>
  <w15:chartTrackingRefBased/>
  <w15:docId w15:val="{7193FFB7-5BBA-4EDA-A126-01DEDA4D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2021-09-12T07:08:00Z</dcterms:created>
  <dcterms:modified xsi:type="dcterms:W3CDTF">2021-09-12T07:09:00Z</dcterms:modified>
</cp:coreProperties>
</file>